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68"/>
        <w:gridCol w:w="5069"/>
      </w:tblGrid>
      <w:tr w:rsidR="0018559F" w:rsidTr="00945883">
        <w:tc>
          <w:tcPr>
            <w:tcW w:w="5068" w:type="dxa"/>
          </w:tcPr>
          <w:p w:rsidR="0018559F" w:rsidRPr="00945883" w:rsidRDefault="0018559F" w:rsidP="00945883">
            <w:pPr>
              <w:pStyle w:val="1TimesNewRoman1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sz w:val="28"/>
                <w:szCs w:val="28"/>
              </w:rPr>
            </w:pPr>
            <w:bookmarkStart w:id="0" w:name="_GoBack"/>
            <w:bookmarkEnd w:id="0"/>
            <w:r w:rsidRPr="00945883">
              <w:rPr>
                <w:sz w:val="28"/>
                <w:szCs w:val="28"/>
              </w:rPr>
              <w:t>АДМИНИСТРАЦИЯ</w:t>
            </w:r>
          </w:p>
          <w:p w:rsidR="0018559F" w:rsidRPr="00945883" w:rsidRDefault="0018559F" w:rsidP="009458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5883">
              <w:rPr>
                <w:rFonts w:ascii="Times New Roman" w:hAnsi="Times New Roman"/>
                <w:sz w:val="28"/>
                <w:szCs w:val="28"/>
              </w:rPr>
              <w:t>ОКТЯБРЬСКОГО СЕЛЬСОВЕТА</w:t>
            </w:r>
          </w:p>
          <w:p w:rsidR="0018559F" w:rsidRPr="00945883" w:rsidRDefault="0018559F" w:rsidP="009458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5883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18559F" w:rsidRPr="00945883" w:rsidRDefault="0018559F" w:rsidP="009458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588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8559F" w:rsidRPr="00945883" w:rsidRDefault="0018559F" w:rsidP="009458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5883">
              <w:rPr>
                <w:rFonts w:ascii="Times New Roman" w:hAnsi="Times New Roman"/>
                <w:sz w:val="24"/>
                <w:szCs w:val="24"/>
              </w:rPr>
              <w:t>632924.Новосибирская область,</w:t>
            </w:r>
          </w:p>
          <w:p w:rsidR="0018559F" w:rsidRPr="00945883" w:rsidRDefault="0018559F" w:rsidP="009458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5883">
              <w:rPr>
                <w:rFonts w:ascii="Times New Roman" w:hAnsi="Times New Roman"/>
                <w:sz w:val="24"/>
                <w:szCs w:val="24"/>
              </w:rPr>
              <w:t>Краснозерский район, п.Октябрьский,</w:t>
            </w:r>
          </w:p>
          <w:p w:rsidR="0018559F" w:rsidRPr="00945883" w:rsidRDefault="0018559F" w:rsidP="009458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5883">
              <w:rPr>
                <w:rFonts w:ascii="Times New Roman" w:hAnsi="Times New Roman"/>
                <w:sz w:val="24"/>
                <w:szCs w:val="24"/>
              </w:rPr>
              <w:t>ул.Советская 25, тел.факс (38357)61-549</w:t>
            </w:r>
          </w:p>
          <w:p w:rsidR="0018559F" w:rsidRDefault="0018559F" w:rsidP="009458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13</w:t>
            </w:r>
            <w:r w:rsidRPr="00945883">
              <w:rPr>
                <w:rFonts w:ascii="Times New Roman" w:hAnsi="Times New Roman"/>
                <w:sz w:val="24"/>
                <w:szCs w:val="24"/>
              </w:rPr>
              <w:t>.11.2017 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069" w:type="dxa"/>
          </w:tcPr>
          <w:p w:rsidR="0018559F" w:rsidRPr="00812599" w:rsidRDefault="0018559F" w:rsidP="00945883">
            <w:pPr>
              <w:spacing w:after="0" w:line="240" w:lineRule="auto"/>
              <w:ind w:left="152"/>
              <w:rPr>
                <w:rFonts w:ascii="Times New Roman" w:hAnsi="Times New Roman"/>
                <w:sz w:val="28"/>
                <w:szCs w:val="28"/>
              </w:rPr>
            </w:pPr>
            <w:r w:rsidRPr="00812599">
              <w:rPr>
                <w:rFonts w:ascii="Times New Roman" w:hAnsi="Times New Roman"/>
                <w:sz w:val="28"/>
                <w:szCs w:val="28"/>
              </w:rPr>
              <w:t>Начальнику Главного Управления Министерства Юстиции Российской Федерации по Новосибирской области</w:t>
            </w:r>
          </w:p>
          <w:p w:rsidR="0018559F" w:rsidRPr="00812599" w:rsidRDefault="0018559F" w:rsidP="00945883">
            <w:pPr>
              <w:spacing w:after="0" w:line="240" w:lineRule="auto"/>
              <w:ind w:left="152"/>
              <w:rPr>
                <w:rFonts w:ascii="Times New Roman" w:hAnsi="Times New Roman"/>
                <w:sz w:val="28"/>
                <w:szCs w:val="28"/>
              </w:rPr>
            </w:pPr>
            <w:r w:rsidRPr="00812599">
              <w:rPr>
                <w:rFonts w:ascii="Times New Roman" w:hAnsi="Times New Roman"/>
                <w:sz w:val="28"/>
                <w:szCs w:val="28"/>
              </w:rPr>
              <w:t xml:space="preserve">от Главы </w:t>
            </w:r>
            <w:r>
              <w:rPr>
                <w:rFonts w:ascii="Times New Roman" w:hAnsi="Times New Roman"/>
                <w:sz w:val="28"/>
                <w:szCs w:val="28"/>
              </w:rPr>
              <w:t>Октябрьского</w:t>
            </w:r>
            <w:r w:rsidRPr="00812599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18559F" w:rsidRPr="00812599" w:rsidRDefault="0018559F" w:rsidP="00945883">
            <w:pPr>
              <w:spacing w:after="0" w:line="240" w:lineRule="auto"/>
              <w:ind w:left="152"/>
              <w:rPr>
                <w:rFonts w:ascii="Times New Roman" w:hAnsi="Times New Roman"/>
                <w:sz w:val="28"/>
                <w:szCs w:val="28"/>
              </w:rPr>
            </w:pPr>
            <w:r w:rsidRPr="00812599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18559F" w:rsidRPr="00812599" w:rsidRDefault="0018559F" w:rsidP="00945883">
            <w:pPr>
              <w:spacing w:after="0" w:line="240" w:lineRule="auto"/>
              <w:ind w:left="152"/>
              <w:rPr>
                <w:rFonts w:ascii="Times New Roman" w:hAnsi="Times New Roman"/>
                <w:sz w:val="28"/>
                <w:szCs w:val="28"/>
              </w:rPr>
            </w:pPr>
            <w:r w:rsidRPr="00812599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8559F" w:rsidRPr="00812599" w:rsidRDefault="0018559F" w:rsidP="00945883">
            <w:pPr>
              <w:spacing w:after="0" w:line="240" w:lineRule="auto"/>
              <w:ind w:left="1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Александра Борисовича Юданова</w:t>
            </w:r>
          </w:p>
          <w:p w:rsidR="0018559F" w:rsidRDefault="0018559F" w:rsidP="009458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59F" w:rsidRDefault="0018559F" w:rsidP="009458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559F" w:rsidRPr="00812599" w:rsidRDefault="0018559F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18559F" w:rsidRPr="00812599" w:rsidRDefault="0018559F" w:rsidP="0081259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b/>
          <w:bCs/>
          <w:sz w:val="28"/>
          <w:szCs w:val="28"/>
        </w:rPr>
        <w:t>Справка об опубликовании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12599">
        <w:rPr>
          <w:rFonts w:ascii="Times New Roman" w:hAnsi="Times New Roman"/>
          <w:b/>
          <w:bCs/>
          <w:sz w:val="28"/>
          <w:szCs w:val="28"/>
        </w:rPr>
        <w:t xml:space="preserve">проекта Устава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Октябрьского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2599">
        <w:rPr>
          <w:rFonts w:ascii="Times New Roman" w:hAnsi="Times New Roman"/>
          <w:b/>
          <w:bCs/>
          <w:sz w:val="28"/>
          <w:szCs w:val="28"/>
        </w:rPr>
        <w:t>сельсовета Краснозерского района Новосибирской области и результатов публичных слушаний</w:t>
      </w:r>
    </w:p>
    <w:p w:rsidR="0018559F" w:rsidRPr="00D669EE" w:rsidRDefault="0018559F" w:rsidP="00756E4F">
      <w:pPr>
        <w:numPr>
          <w:ilvl w:val="0"/>
          <w:numId w:val="2"/>
        </w:numPr>
        <w:tabs>
          <w:tab w:val="clear" w:pos="885"/>
        </w:tabs>
        <w:spacing w:after="12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D669EE">
        <w:rPr>
          <w:rFonts w:ascii="Times New Roman" w:hAnsi="Times New Roman"/>
          <w:sz w:val="28"/>
          <w:szCs w:val="28"/>
        </w:rPr>
        <w:t xml:space="preserve">Проект Устава </w:t>
      </w:r>
      <w:r w:rsidRPr="00D669EE"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D669EE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области, с установленным Советом депутатов порядком учета предложений по проекту Устава </w:t>
      </w:r>
      <w:r w:rsidRPr="00D669EE"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D669EE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области, а также порядка участия граждан в его обсуждении опубликованы в периодическом печатном издании «Бюллетень органов местного самоуправления </w:t>
      </w:r>
      <w:r w:rsidRPr="00D669EE"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D669EE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области» 15.10.2017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Pr="00D669EE">
        <w:rPr>
          <w:rFonts w:ascii="Times New Roman" w:hAnsi="Times New Roman"/>
          <w:sz w:val="28"/>
          <w:szCs w:val="28"/>
        </w:rPr>
        <w:t>14.</w:t>
      </w:r>
    </w:p>
    <w:p w:rsidR="0018559F" w:rsidRPr="00756E4F" w:rsidRDefault="0018559F" w:rsidP="00756E4F">
      <w:pPr>
        <w:numPr>
          <w:ilvl w:val="0"/>
          <w:numId w:val="2"/>
        </w:numPr>
        <w:tabs>
          <w:tab w:val="clear" w:pos="885"/>
        </w:tabs>
        <w:spacing w:after="12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D669EE">
        <w:rPr>
          <w:rFonts w:ascii="Times New Roman" w:hAnsi="Times New Roman"/>
          <w:color w:val="000000"/>
          <w:sz w:val="28"/>
          <w:szCs w:val="28"/>
        </w:rPr>
        <w:t xml:space="preserve">Результаты публичных слушаний опубликованы в периодическом печатном </w:t>
      </w:r>
      <w:r w:rsidRPr="00756E4F">
        <w:rPr>
          <w:rFonts w:ascii="Times New Roman" w:hAnsi="Times New Roman"/>
          <w:color w:val="000000"/>
          <w:spacing w:val="-4"/>
          <w:sz w:val="28"/>
          <w:szCs w:val="28"/>
        </w:rPr>
        <w:t xml:space="preserve">издании «Бюллетень органов местного самоуправления Октябрьского сельсовета </w:t>
      </w:r>
      <w:r w:rsidRPr="00756E4F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области» от 02.11.2017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6E4F">
        <w:rPr>
          <w:rFonts w:ascii="Times New Roman" w:hAnsi="Times New Roman"/>
          <w:color w:val="000000"/>
          <w:sz w:val="28"/>
          <w:szCs w:val="28"/>
        </w:rPr>
        <w:t>г.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6E4F">
        <w:rPr>
          <w:rFonts w:ascii="Times New Roman" w:hAnsi="Times New Roman"/>
          <w:color w:val="000000"/>
          <w:sz w:val="28"/>
          <w:szCs w:val="28"/>
        </w:rPr>
        <w:t>15.</w:t>
      </w:r>
    </w:p>
    <w:p w:rsidR="0018559F" w:rsidRPr="00812599" w:rsidRDefault="0018559F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18559F" w:rsidRPr="00812599" w:rsidRDefault="0018559F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18559F" w:rsidRPr="00812599" w:rsidRDefault="0018559F" w:rsidP="00955A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18559F" w:rsidRPr="00812599" w:rsidRDefault="0018559F" w:rsidP="00955A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</w:p>
    <w:p w:rsidR="0018559F" w:rsidRPr="00812599" w:rsidRDefault="0018559F" w:rsidP="00955A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А.Б. Юданов</w:t>
      </w:r>
    </w:p>
    <w:p w:rsidR="0018559F" w:rsidRDefault="0018559F"/>
    <w:sectPr w:rsidR="0018559F" w:rsidSect="00756E4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2789"/>
    <w:multiLevelType w:val="hybridMultilevel"/>
    <w:tmpl w:val="1A9AED88"/>
    <w:lvl w:ilvl="0" w:tplc="217601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48A7E2C"/>
    <w:multiLevelType w:val="hybridMultilevel"/>
    <w:tmpl w:val="86A26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599"/>
    <w:rsid w:val="0001627D"/>
    <w:rsid w:val="000B6EAC"/>
    <w:rsid w:val="0018559F"/>
    <w:rsid w:val="001C62DB"/>
    <w:rsid w:val="002F78AB"/>
    <w:rsid w:val="00352C5C"/>
    <w:rsid w:val="003A7D17"/>
    <w:rsid w:val="003B2965"/>
    <w:rsid w:val="003E5175"/>
    <w:rsid w:val="003F5A16"/>
    <w:rsid w:val="00435C27"/>
    <w:rsid w:val="005608EA"/>
    <w:rsid w:val="00604B60"/>
    <w:rsid w:val="00605695"/>
    <w:rsid w:val="00627D5A"/>
    <w:rsid w:val="00756E4F"/>
    <w:rsid w:val="0077732E"/>
    <w:rsid w:val="00792C1E"/>
    <w:rsid w:val="00812599"/>
    <w:rsid w:val="008377A0"/>
    <w:rsid w:val="0087395E"/>
    <w:rsid w:val="00881885"/>
    <w:rsid w:val="008D361D"/>
    <w:rsid w:val="00945883"/>
    <w:rsid w:val="00955A36"/>
    <w:rsid w:val="009E03C5"/>
    <w:rsid w:val="00A0461B"/>
    <w:rsid w:val="00A26690"/>
    <w:rsid w:val="00AB4CBE"/>
    <w:rsid w:val="00BE0750"/>
    <w:rsid w:val="00CB20A8"/>
    <w:rsid w:val="00D517D5"/>
    <w:rsid w:val="00D669EE"/>
    <w:rsid w:val="00E01A8A"/>
    <w:rsid w:val="00E229E1"/>
    <w:rsid w:val="00E254B2"/>
    <w:rsid w:val="00E40E5F"/>
    <w:rsid w:val="00E82DDB"/>
    <w:rsid w:val="00EA1379"/>
    <w:rsid w:val="00FC3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E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458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59B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8125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0E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2965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945883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imesNewRoman11">
    <w:name w:val="Стиль Заголовок 1 + (латиница) Times New Roman 11 пт не полужирны..."/>
    <w:basedOn w:val="Heading1"/>
    <w:next w:val="Normal"/>
    <w:uiPriority w:val="99"/>
    <w:rsid w:val="00945883"/>
    <w:pPr>
      <w:numPr>
        <w:numId w:val="2"/>
      </w:numPr>
      <w:tabs>
        <w:tab w:val="clear" w:pos="885"/>
        <w:tab w:val="num" w:pos="360"/>
      </w:tabs>
      <w:suppressAutoHyphens/>
      <w:spacing w:line="240" w:lineRule="auto"/>
      <w:ind w:left="0" w:firstLine="0"/>
    </w:pPr>
    <w:rPr>
      <w:rFonts w:ascii="Times New Roman" w:hAnsi="Times New Roman" w:cs="Times New Roman"/>
      <w:b w:val="0"/>
      <w:bCs w:val="0"/>
      <w:kern w:val="2"/>
      <w:sz w:val="2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12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206</Words>
  <Characters>1175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Главного Управления Министерства </dc:title>
  <dc:subject/>
  <dc:creator>Uuser</dc:creator>
  <cp:keywords/>
  <dc:description/>
  <cp:lastModifiedBy>User</cp:lastModifiedBy>
  <cp:revision>6</cp:revision>
  <cp:lastPrinted>2017-11-13T05:50:00Z</cp:lastPrinted>
  <dcterms:created xsi:type="dcterms:W3CDTF">2017-11-13T04:52:00Z</dcterms:created>
  <dcterms:modified xsi:type="dcterms:W3CDTF">2017-11-16T07:49:00Z</dcterms:modified>
</cp:coreProperties>
</file>